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8022-4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Lichttechnik // Station Beheizen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Herstellung, Lieferung und Montage von Leuchtmitteln, Unterkonstruktionen und Seilwinden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